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C0085" w14:textId="77777777" w:rsidR="0064063D" w:rsidRDefault="003B4ABD" w:rsidP="005302A1">
      <w:pPr>
        <w:pStyle w:val="Heading1"/>
      </w:pPr>
      <w:bookmarkStart w:id="0" w:name="_GoBack"/>
      <w:bookmarkEnd w:id="0"/>
      <w:r>
        <w:t>6</w:t>
      </w:r>
      <w:r w:rsidR="00263453">
        <w:t xml:space="preserve"> Tips for Finding Your True Passion in Life</w:t>
      </w:r>
    </w:p>
    <w:p w14:paraId="195CAFF5" w14:textId="77777777" w:rsidR="005302A1" w:rsidRDefault="005302A1" w:rsidP="005302A1"/>
    <w:p w14:paraId="13D718FB" w14:textId="77777777" w:rsidR="005302A1" w:rsidRDefault="003B4ABD" w:rsidP="005302A1">
      <w:r>
        <w:t xml:space="preserve">There comes the point in everyone's life when they feel the intense urge to find your passion. Unfortunately, it can be difficult to see, and many of us become frustrated because we aren't where we genuinely </w:t>
      </w:r>
      <w:r>
        <w:t>want to be in our lives. If you feel frustrated by not being able to find your passion, here are seven useful tips to help you figure out your passion.</w:t>
      </w:r>
    </w:p>
    <w:p w14:paraId="3DE619E5" w14:textId="77777777" w:rsidR="0079059C" w:rsidRDefault="0079059C" w:rsidP="005302A1"/>
    <w:p w14:paraId="3F7C2F52" w14:textId="77777777" w:rsidR="0079059C" w:rsidRDefault="003B4ABD" w:rsidP="005302A1">
      <w:pPr>
        <w:rPr>
          <w:b/>
        </w:rPr>
      </w:pPr>
      <w:r>
        <w:rPr>
          <w:b/>
        </w:rPr>
        <w:t>Do Many Things</w:t>
      </w:r>
    </w:p>
    <w:p w14:paraId="1A30416C" w14:textId="77777777" w:rsidR="0079059C" w:rsidRDefault="003B4ABD" w:rsidP="005302A1">
      <w:r>
        <w:t>While it may feel a bit overwhelming to have a lot of interests, it is one of the most c</w:t>
      </w:r>
      <w:r>
        <w:t>rucial steps to figuring things out. It is much better to have a lot of options and interests than none at all. Make a list of everything that you are interested in and focus on two to start. If you realize it’s not what you thought, scratch it off the lis</w:t>
      </w:r>
      <w:r>
        <w:t xml:space="preserve">t and move on. </w:t>
      </w:r>
    </w:p>
    <w:p w14:paraId="484A7D89" w14:textId="77777777" w:rsidR="00F16226" w:rsidRDefault="00F16226" w:rsidP="005302A1"/>
    <w:p w14:paraId="6CBEDE89" w14:textId="77777777" w:rsidR="00F16226" w:rsidRDefault="003B4ABD" w:rsidP="005302A1">
      <w:pPr>
        <w:rPr>
          <w:b/>
        </w:rPr>
      </w:pPr>
      <w:r>
        <w:rPr>
          <w:b/>
        </w:rPr>
        <w:t>Stay True to Yourself</w:t>
      </w:r>
    </w:p>
    <w:p w14:paraId="716C31F1" w14:textId="77777777" w:rsidR="00381ADF" w:rsidRDefault="003B4ABD" w:rsidP="005302A1">
      <w:r>
        <w:t>Stop doing what you hate just because you’ve already invested time and money into the pursuit. The secret to getting unstuck is to take the steps toward doing what you love. Don’t feel you have to be confined to a box</w:t>
      </w:r>
      <w:r>
        <w:t xml:space="preserve"> and stop worrying about being defined by a single thing. </w:t>
      </w:r>
    </w:p>
    <w:p w14:paraId="5EC4D446" w14:textId="77777777" w:rsidR="009A01B9" w:rsidRDefault="009A01B9" w:rsidP="005302A1"/>
    <w:p w14:paraId="401066A8" w14:textId="77777777" w:rsidR="009A01B9" w:rsidRDefault="003B4ABD" w:rsidP="005302A1">
      <w:pPr>
        <w:rPr>
          <w:b/>
        </w:rPr>
      </w:pPr>
      <w:r>
        <w:rPr>
          <w:b/>
        </w:rPr>
        <w:t>Focus On Yourself</w:t>
      </w:r>
    </w:p>
    <w:p w14:paraId="503F2414" w14:textId="77777777" w:rsidR="00381409" w:rsidRDefault="003B4ABD" w:rsidP="005302A1">
      <w:r>
        <w:t>You can’t continue to compare your beginnings to someone else’s middle. You will never find your true passion in life if you are always watching and comparing your journey to the</w:t>
      </w:r>
      <w:r>
        <w:t xml:space="preserve"> life of those around you. Focus on you and where you are in your journey and stop worrying about everyone else around you. </w:t>
      </w:r>
    </w:p>
    <w:p w14:paraId="2158066F" w14:textId="77777777" w:rsidR="00381409" w:rsidRDefault="00381409" w:rsidP="005302A1"/>
    <w:p w14:paraId="48FB8AC5" w14:textId="77777777" w:rsidR="00381409" w:rsidRDefault="003B4ABD" w:rsidP="005302A1">
      <w:pPr>
        <w:rPr>
          <w:b/>
        </w:rPr>
      </w:pPr>
      <w:r>
        <w:rPr>
          <w:b/>
        </w:rPr>
        <w:t>Let Go of Fear</w:t>
      </w:r>
    </w:p>
    <w:p w14:paraId="7507751D" w14:textId="77777777" w:rsidR="00593402" w:rsidRDefault="003B4ABD" w:rsidP="005302A1">
      <w:r>
        <w:t xml:space="preserve">Fear will convince you to pass up opportunities because you can’t see past taking the first step. </w:t>
      </w:r>
      <w:r w:rsidR="00E135A0">
        <w:t>For you to find your passion, you will need to make big leaps of faith. Let go of that fear and dive in head first.</w:t>
      </w:r>
    </w:p>
    <w:p w14:paraId="3A24D9AA" w14:textId="77777777" w:rsidR="00E135A0" w:rsidRDefault="00E135A0" w:rsidP="005302A1"/>
    <w:p w14:paraId="32BF199D" w14:textId="77777777" w:rsidR="00E135A0" w:rsidRDefault="003B4ABD" w:rsidP="005302A1">
      <w:pPr>
        <w:rPr>
          <w:b/>
        </w:rPr>
      </w:pPr>
      <w:r>
        <w:rPr>
          <w:b/>
        </w:rPr>
        <w:t>Be Still</w:t>
      </w:r>
    </w:p>
    <w:p w14:paraId="6846611E" w14:textId="77777777" w:rsidR="00EA6744" w:rsidRDefault="003B4ABD" w:rsidP="005302A1">
      <w:r>
        <w:t xml:space="preserve">We tend to get confused with all the ideas, thoughts, and emotions that are swarming through our minds, leaving us to become frustrated because we </w:t>
      </w:r>
      <w:r>
        <w:t>can't see to figure our life out. Sometimes, we need just to do nothing to realize that what we are passionate about has been in front of us the entire time.</w:t>
      </w:r>
    </w:p>
    <w:p w14:paraId="6F08A7DE" w14:textId="77777777" w:rsidR="003A2F3B" w:rsidRDefault="003A2F3B" w:rsidP="005302A1"/>
    <w:p w14:paraId="3A1CE609" w14:textId="77777777" w:rsidR="003A2F3B" w:rsidRDefault="003B4ABD" w:rsidP="005302A1">
      <w:pPr>
        <w:rPr>
          <w:b/>
        </w:rPr>
      </w:pPr>
      <w:r>
        <w:rPr>
          <w:b/>
        </w:rPr>
        <w:t>Forget About the Money</w:t>
      </w:r>
    </w:p>
    <w:p w14:paraId="01B1C0D0" w14:textId="77777777" w:rsidR="000352C0" w:rsidRPr="00B94269" w:rsidRDefault="003B4ABD" w:rsidP="005302A1">
      <w:r>
        <w:t>Money shouldn't be the determining factor in what you do with your life. W</w:t>
      </w:r>
      <w:r>
        <w:t>hen you bring money into the equation, you will always end up doing something that you're not passionate about. When you are genuinely excited about something, you'll figure out how to make a living from it.</w:t>
      </w:r>
    </w:p>
    <w:p w14:paraId="1B3EA15D" w14:textId="77777777" w:rsidR="00263453" w:rsidRDefault="00263453"/>
    <w:p w14:paraId="4CC1304C" w14:textId="77777777" w:rsidR="001C4604" w:rsidRDefault="003B4ABD">
      <w:r>
        <w:t>Finding your true passion in life will take tim</w:t>
      </w:r>
      <w:r>
        <w:t xml:space="preserve">e. However, by following these six tips, you will find your passion before you know it. </w:t>
      </w:r>
    </w:p>
    <w:sectPr w:rsidR="001C4604"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53"/>
    <w:rsid w:val="000352C0"/>
    <w:rsid w:val="00105361"/>
    <w:rsid w:val="001C4604"/>
    <w:rsid w:val="00263453"/>
    <w:rsid w:val="00285325"/>
    <w:rsid w:val="00381409"/>
    <w:rsid w:val="00381ADF"/>
    <w:rsid w:val="003A2F3B"/>
    <w:rsid w:val="003B4ABD"/>
    <w:rsid w:val="005302A1"/>
    <w:rsid w:val="00593402"/>
    <w:rsid w:val="0064063D"/>
    <w:rsid w:val="00660AAD"/>
    <w:rsid w:val="0079059C"/>
    <w:rsid w:val="009A01B9"/>
    <w:rsid w:val="009E0352"/>
    <w:rsid w:val="009F4607"/>
    <w:rsid w:val="00B94269"/>
    <w:rsid w:val="00E135A0"/>
    <w:rsid w:val="00EA6744"/>
    <w:rsid w:val="00ED7616"/>
    <w:rsid w:val="00F16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945561"/>
  <w14:defaultImageDpi w14:val="32767"/>
  <w15:chartTrackingRefBased/>
  <w15:docId w15:val="{EAD1B3F1-7A56-DF40-908C-19AD567C3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444</Words>
  <Characters>1935</Characters>
  <Application>Microsoft Office Word</Application>
  <DocSecurity>0</DocSecurity>
  <Lines>48</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2018-10-29T18:27:00Z</dcterms:created>
  <dcterms:modified xsi:type="dcterms:W3CDTF">2018-10-29T18:27:00Z</dcterms:modified>
  <cp:category/>
</cp:coreProperties>
</file>